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0B2EF" w14:textId="77777777" w:rsidR="00EE1FC9" w:rsidRDefault="00EE1FC9" w:rsidP="00EE1FC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MYNTYNGE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A6D3E7B" w14:textId="77777777" w:rsidR="00EE1FC9" w:rsidRDefault="00EE1FC9" w:rsidP="00EE1FC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Abbot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 xml:space="preserve"> Monastery, Langley.</w:t>
      </w:r>
    </w:p>
    <w:p w14:paraId="7C02F5B5" w14:textId="77777777" w:rsidR="00EE1FC9" w:rsidRDefault="00EE1FC9" w:rsidP="00EE1FC9">
      <w:pPr>
        <w:pStyle w:val="NoSpacing"/>
        <w:jc w:val="both"/>
        <w:rPr>
          <w:rFonts w:cs="Times New Roman"/>
          <w:szCs w:val="24"/>
        </w:rPr>
      </w:pPr>
    </w:p>
    <w:p w14:paraId="189918B8" w14:textId="77777777" w:rsidR="00EE1FC9" w:rsidRDefault="00EE1FC9" w:rsidP="00EE1FC9">
      <w:pPr>
        <w:pStyle w:val="NoSpacing"/>
        <w:jc w:val="both"/>
        <w:rPr>
          <w:rFonts w:cs="Times New Roman"/>
          <w:szCs w:val="24"/>
        </w:rPr>
      </w:pPr>
    </w:p>
    <w:p w14:paraId="4455F6FA" w14:textId="77777777" w:rsidR="00EE1FC9" w:rsidRDefault="00EE1FC9" w:rsidP="00EE1FC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Nicholas Shepherd of West Beckham(q.v.) brought a plaint of debt against him.</w:t>
      </w:r>
    </w:p>
    <w:p w14:paraId="30F0AE23" w14:textId="77777777" w:rsidR="00EE1FC9" w:rsidRDefault="00EE1FC9" w:rsidP="00EE1FC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C553BF9" w14:textId="77777777" w:rsidR="00EE1FC9" w:rsidRDefault="00EE1FC9" w:rsidP="00EE1FC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Richard </w:t>
      </w:r>
      <w:proofErr w:type="spellStart"/>
      <w:r>
        <w:rPr>
          <w:rFonts w:cs="Times New Roman"/>
          <w:szCs w:val="24"/>
        </w:rPr>
        <w:t>Wodeward</w:t>
      </w:r>
      <w:proofErr w:type="spellEnd"/>
      <w:r>
        <w:rPr>
          <w:rFonts w:cs="Times New Roman"/>
          <w:szCs w:val="24"/>
        </w:rPr>
        <w:t>(q.v.), as the executor of</w:t>
      </w:r>
    </w:p>
    <w:p w14:paraId="0CEA8F56" w14:textId="77777777" w:rsidR="00EE1FC9" w:rsidRDefault="00EE1FC9" w:rsidP="00EE1FC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Wodeward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Birlng</w:t>
      </w:r>
      <w:proofErr w:type="spellEnd"/>
      <w:r>
        <w:rPr>
          <w:rFonts w:cs="Times New Roman"/>
          <w:szCs w:val="24"/>
        </w:rPr>
        <w:t>, Kent(q.v.).   (ibid.)</w:t>
      </w:r>
    </w:p>
    <w:p w14:paraId="1D897B7C" w14:textId="77777777" w:rsidR="00EE1FC9" w:rsidRDefault="00EE1FC9" w:rsidP="00EE1FC9">
      <w:pPr>
        <w:pStyle w:val="NoSpacing"/>
        <w:jc w:val="both"/>
        <w:rPr>
          <w:rFonts w:cs="Times New Roman"/>
          <w:szCs w:val="24"/>
        </w:rPr>
      </w:pPr>
    </w:p>
    <w:p w14:paraId="3E530217" w14:textId="77777777" w:rsidR="00EE1FC9" w:rsidRDefault="00EE1FC9" w:rsidP="00EE1FC9">
      <w:pPr>
        <w:pStyle w:val="NoSpacing"/>
        <w:jc w:val="both"/>
        <w:rPr>
          <w:rFonts w:cs="Times New Roman"/>
          <w:szCs w:val="24"/>
        </w:rPr>
      </w:pPr>
    </w:p>
    <w:p w14:paraId="1183EF1F" w14:textId="77777777" w:rsidR="00EE1FC9" w:rsidRDefault="00EE1FC9" w:rsidP="00EE1FC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26 December 2024</w:t>
      </w:r>
    </w:p>
    <w:p w14:paraId="4E5FE06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97FD9" w14:textId="77777777" w:rsidR="00EE1FC9" w:rsidRDefault="00EE1FC9" w:rsidP="009139A6">
      <w:r>
        <w:separator/>
      </w:r>
    </w:p>
  </w:endnote>
  <w:endnote w:type="continuationSeparator" w:id="0">
    <w:p w14:paraId="1BE7F7A2" w14:textId="77777777" w:rsidR="00EE1FC9" w:rsidRDefault="00EE1F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7BD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682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C4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6CC9B" w14:textId="77777777" w:rsidR="00EE1FC9" w:rsidRDefault="00EE1FC9" w:rsidP="009139A6">
      <w:r>
        <w:separator/>
      </w:r>
    </w:p>
  </w:footnote>
  <w:footnote w:type="continuationSeparator" w:id="0">
    <w:p w14:paraId="459302E2" w14:textId="77777777" w:rsidR="00EE1FC9" w:rsidRDefault="00EE1F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B1B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5FB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F87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FC9"/>
    <w:rsid w:val="000666E0"/>
    <w:rsid w:val="002510B7"/>
    <w:rsid w:val="00270799"/>
    <w:rsid w:val="005C130B"/>
    <w:rsid w:val="006C65C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E1FC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CFBB7"/>
  <w15:chartTrackingRefBased/>
  <w15:docId w15:val="{0C459BFA-5D6D-49D5-B9DA-1B5D0F5B9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E1F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2025-02-21T10:55:00Z</dcterms:created>
  <dcterms:modified xsi:type="dcterms:W3CDTF">2025-02-21T10:56:00Z</dcterms:modified>
</cp:coreProperties>
</file>